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E85BF" w14:textId="6CB77CEE" w:rsidR="001E41F3" w:rsidRDefault="00F158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5875">
        <w:rPr>
          <w:b/>
          <w:noProof/>
          <w:sz w:val="24"/>
        </w:rPr>
        <w:t>3GPP TSG- RAN WG4 Meeting #9</w:t>
      </w:r>
      <w:r w:rsidR="00B90529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R4-190</w:t>
      </w:r>
      <w:r w:rsidR="00B90529">
        <w:rPr>
          <w:b/>
          <w:i/>
          <w:noProof/>
          <w:sz w:val="28"/>
        </w:rPr>
        <w:t>750</w:t>
      </w:r>
      <w:r w:rsidR="00B8420D">
        <w:rPr>
          <w:b/>
          <w:i/>
          <w:noProof/>
          <w:sz w:val="28"/>
        </w:rPr>
        <w:t>2</w:t>
      </w:r>
    </w:p>
    <w:p w14:paraId="1961B0AD" w14:textId="3D5C15FF" w:rsidR="00E25BDC" w:rsidRPr="00E25BDC" w:rsidRDefault="00B90529" w:rsidP="00E25BDC">
      <w:pPr>
        <w:pStyle w:val="CRCoverPage"/>
        <w:outlineLvl w:val="0"/>
        <w:rPr>
          <w:b/>
          <w:noProof/>
          <w:sz w:val="24"/>
        </w:rPr>
      </w:pPr>
      <w:bookmarkStart w:id="0" w:name="_Hlk514061260"/>
      <w:r>
        <w:rPr>
          <w:b/>
          <w:noProof/>
          <w:sz w:val="24"/>
        </w:rPr>
        <w:t>Reno</w:t>
      </w:r>
      <w:r w:rsidR="00F831D7" w:rsidRPr="00F831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NV</w:t>
      </w:r>
      <w:r w:rsidR="00F831D7" w:rsidRPr="00F831D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</w:t>
      </w:r>
      <w:r w:rsidR="00F831D7" w:rsidRPr="00F831D7">
        <w:rPr>
          <w:b/>
          <w:noProof/>
          <w:sz w:val="24"/>
        </w:rPr>
        <w:t xml:space="preserve"> </w:t>
      </w:r>
      <w:r w:rsidR="009F2BEE">
        <w:rPr>
          <w:b/>
          <w:noProof/>
          <w:sz w:val="24"/>
        </w:rPr>
        <w:t>13th</w:t>
      </w:r>
      <w:r w:rsidR="00F831D7" w:rsidRPr="00F831D7">
        <w:rPr>
          <w:b/>
          <w:noProof/>
          <w:sz w:val="24"/>
        </w:rPr>
        <w:t xml:space="preserve"> – 1</w:t>
      </w:r>
      <w:r w:rsidR="009F2BEE">
        <w:rPr>
          <w:b/>
          <w:noProof/>
          <w:sz w:val="24"/>
        </w:rPr>
        <w:t>6</w:t>
      </w:r>
      <w:r w:rsidR="00F831D7" w:rsidRPr="00F831D7">
        <w:rPr>
          <w:b/>
          <w:noProof/>
          <w:sz w:val="24"/>
        </w:rPr>
        <w:t xml:space="preserve">th  </w:t>
      </w:r>
      <w:r w:rsidR="009F2BEE">
        <w:rPr>
          <w:b/>
          <w:noProof/>
          <w:sz w:val="24"/>
        </w:rPr>
        <w:t>May</w:t>
      </w:r>
      <w:r w:rsidR="00F831D7" w:rsidRPr="00F831D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16EC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238CC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58EF1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45F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9C38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9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CE4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44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267D86" w14:textId="0B44BA4D" w:rsidR="001E41F3" w:rsidRPr="00410371" w:rsidRDefault="00F158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400338">
              <w:rPr>
                <w:b/>
                <w:noProof/>
                <w:sz w:val="28"/>
              </w:rPr>
              <w:t>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AA31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53CD1" w14:textId="77320909" w:rsidR="001E41F3" w:rsidRPr="00410371" w:rsidRDefault="00BD435C" w:rsidP="00547111">
            <w:pPr>
              <w:pStyle w:val="CRCoverPage"/>
              <w:spacing w:after="0"/>
              <w:rPr>
                <w:noProof/>
              </w:rPr>
            </w:pPr>
            <w:r w:rsidRPr="00BD435C">
              <w:rPr>
                <w:noProof/>
              </w:rPr>
              <w:t>00</w:t>
            </w:r>
            <w:r w:rsidR="00B8420D">
              <w:rPr>
                <w:noProof/>
              </w:rPr>
              <w:t>4</w:t>
            </w:r>
            <w:r w:rsidR="00E210A6">
              <w:rPr>
                <w:noProof/>
              </w:rPr>
              <w:t>1</w:t>
            </w:r>
          </w:p>
        </w:tc>
        <w:tc>
          <w:tcPr>
            <w:tcW w:w="709" w:type="dxa"/>
          </w:tcPr>
          <w:p w14:paraId="7B6AEA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C461FD" w14:textId="42F87A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BF00E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6A7FA1" w14:textId="27254729" w:rsidR="001E41F3" w:rsidRPr="00410371" w:rsidRDefault="00F158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831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EF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19BD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CF7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6630E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C17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9C8146" w14:textId="77777777" w:rsidTr="00547111">
        <w:tc>
          <w:tcPr>
            <w:tcW w:w="9641" w:type="dxa"/>
            <w:gridSpan w:val="9"/>
          </w:tcPr>
          <w:p w14:paraId="296EB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1815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1D06A1" w14:textId="77777777" w:rsidTr="00A7671C">
        <w:tc>
          <w:tcPr>
            <w:tcW w:w="2835" w:type="dxa"/>
          </w:tcPr>
          <w:p w14:paraId="390261A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685A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F06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6A8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C2026" w14:textId="30C99D21" w:rsidR="00F25D98" w:rsidRDefault="006B6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5A33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27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FB8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23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405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FA4D90" w14:textId="77777777" w:rsidTr="00547111">
        <w:tc>
          <w:tcPr>
            <w:tcW w:w="9640" w:type="dxa"/>
            <w:gridSpan w:val="11"/>
          </w:tcPr>
          <w:p w14:paraId="6AA62C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E1B6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7E47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C0F" w14:textId="5408A230" w:rsidR="001E41F3" w:rsidRDefault="00C25CF5">
            <w:pPr>
              <w:pStyle w:val="CRCoverPage"/>
              <w:spacing w:after="0"/>
              <w:ind w:left="100"/>
              <w:rPr>
                <w:noProof/>
              </w:rPr>
            </w:pPr>
            <w:r w:rsidRPr="00C25CF5">
              <w:t>CR to TS 38.101-3: Implementation of endorsed draft CRs from RAN4#90bis and RAN4#91</w:t>
            </w:r>
          </w:p>
        </w:tc>
      </w:tr>
      <w:tr w:rsidR="001E41F3" w14:paraId="679F5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16F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5B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36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3FA9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CC0F6" w14:textId="56036392" w:rsidR="001E41F3" w:rsidRDefault="00F1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15651A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FF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D408DF" w14:textId="4BBD365F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08A59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35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5DF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CE2E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AA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E47D7" w14:textId="624094A9" w:rsidR="001E41F3" w:rsidRDefault="00F15875" w:rsidP="00F158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6E3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3F6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91742" w14:textId="2A677434" w:rsidR="001E41F3" w:rsidRDefault="00AF6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26</w:t>
            </w:r>
            <w:r w:rsidR="006B6D3E">
              <w:rPr>
                <w:noProof/>
              </w:rPr>
              <w:t>-</w:t>
            </w:r>
            <w:r>
              <w:rPr>
                <w:noProof/>
              </w:rPr>
              <w:t>5</w:t>
            </w:r>
            <w:r w:rsidR="008B3645">
              <w:rPr>
                <w:noProof/>
              </w:rPr>
              <w:t>-2019</w:t>
            </w:r>
          </w:p>
        </w:tc>
      </w:tr>
      <w:tr w:rsidR="001E41F3" w14:paraId="4964E8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CE1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4B3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F4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482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5B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298A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280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D4D" w14:textId="5F9B9372" w:rsidR="001E41F3" w:rsidRDefault="006B6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D3EB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ECD9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E92CC" w14:textId="0A509821" w:rsidR="001E41F3" w:rsidRDefault="008B3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CE9C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16A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E13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6F3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0E2E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A96A5" w14:textId="77777777" w:rsidTr="00547111">
        <w:tc>
          <w:tcPr>
            <w:tcW w:w="1843" w:type="dxa"/>
          </w:tcPr>
          <w:p w14:paraId="1A5C8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3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78A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20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14E5A" w14:textId="1C788AC9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Endorced draft CRs from RAN4#90</w:t>
            </w:r>
            <w:r w:rsidR="00F831D7">
              <w:rPr>
                <w:noProof/>
              </w:rPr>
              <w:t>Bis</w:t>
            </w:r>
            <w:r w:rsidR="009F2BEE">
              <w:rPr>
                <w:noProof/>
              </w:rPr>
              <w:t xml:space="preserve"> and RAN4#91</w:t>
            </w:r>
          </w:p>
        </w:tc>
      </w:tr>
      <w:tr w:rsidR="001E41F3" w14:paraId="013085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1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68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AA565" w14:textId="77777777" w:rsidTr="00C919EB">
        <w:trPr>
          <w:trHeight w:val="74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7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735AF6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CRs from RAN4#90Bis</w:t>
            </w:r>
          </w:p>
          <w:p w14:paraId="0E755175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R4-1902829, Draft CR for 38.101-3 editoral correction for editorial correction for intra-band contiguous EN-DC uplink configuration when Rx requirements are measured, Huawei</w:t>
            </w:r>
          </w:p>
          <w:p w14:paraId="45C2B0EC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R4-1903074</w:t>
            </w:r>
            <w:r>
              <w:rPr>
                <w:noProof/>
              </w:rPr>
              <w:tab/>
              <w:t>Draft CR to 38.101-3 rel. 15 to fix missing SUO note</w:t>
            </w:r>
            <w:r>
              <w:rPr>
                <w:noProof/>
              </w:rPr>
              <w:tab/>
              <w:t>Apple Inc.</w:t>
            </w:r>
          </w:p>
          <w:p w14:paraId="590A2925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R4-1903090</w:t>
            </w:r>
            <w:r>
              <w:rPr>
                <w:noProof/>
              </w:rPr>
              <w:tab/>
              <w:t>Pcmax for Rel-15 intra-band EN-DC within FR1 wrong references - fixes</w:t>
            </w:r>
            <w:r>
              <w:rPr>
                <w:noProof/>
              </w:rPr>
              <w:tab/>
              <w:t>InterDigital Communications</w:t>
            </w:r>
          </w:p>
          <w:p w14:paraId="75D9615B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R4-1903150</w:t>
            </w:r>
            <w:r>
              <w:rPr>
                <w:noProof/>
              </w:rPr>
              <w:tab/>
              <w:t>Draft CR to TS 38.101-3_Spurious emission and Tx IM for inter-band CA between FR1 and FR2</w:t>
            </w:r>
            <w:r>
              <w:rPr>
                <w:noProof/>
              </w:rPr>
              <w:tab/>
              <w:t>ZTE Corporation</w:t>
            </w:r>
          </w:p>
          <w:p w14:paraId="2F78D5FF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R4-1903302</w:t>
            </w:r>
            <w:r>
              <w:rPr>
                <w:noProof/>
              </w:rPr>
              <w:tab/>
              <w:t>Draft CR to TS 38.101-3 correction for the DC_3_n3 delta R IBNC table</w:t>
            </w:r>
            <w:r>
              <w:rPr>
                <w:noProof/>
              </w:rPr>
              <w:tab/>
              <w:t>CHTTL</w:t>
            </w:r>
          </w:p>
          <w:p w14:paraId="49B66DE1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R4-1903426</w:t>
            </w:r>
            <w:r>
              <w:rPr>
                <w:noProof/>
              </w:rPr>
              <w:tab/>
              <w:t>draft CR for 38.101-3: Reflect the agreed MSD for DC_5_n78</w:t>
            </w:r>
            <w:r>
              <w:rPr>
                <w:noProof/>
              </w:rPr>
              <w:tab/>
              <w:t>China Telecom</w:t>
            </w:r>
          </w:p>
          <w:p w14:paraId="76A22D32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R4-1903515</w:t>
            </w:r>
            <w:r>
              <w:rPr>
                <w:noProof/>
              </w:rPr>
              <w:tab/>
              <w:t>Removal of reference sensitivity exception due to close proximity of bands for EN-DC in NR FR1 clause</w:t>
            </w:r>
            <w:r>
              <w:rPr>
                <w:noProof/>
              </w:rPr>
              <w:tab/>
              <w:t>Nokia</w:t>
            </w:r>
          </w:p>
          <w:p w14:paraId="46ACDCE9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R4-1903958</w:t>
            </w:r>
            <w:r>
              <w:rPr>
                <w:noProof/>
              </w:rPr>
              <w:tab/>
              <w:t>Completion of defintions of EN-DC configured power</w:t>
            </w:r>
            <w:r>
              <w:rPr>
                <w:noProof/>
              </w:rPr>
              <w:tab/>
              <w:t>Ericsson</w:t>
            </w:r>
          </w:p>
          <w:p w14:paraId="70A3B953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R4-1904639</w:t>
            </w:r>
            <w:r>
              <w:rPr>
                <w:noProof/>
              </w:rPr>
              <w:tab/>
              <w:t xml:space="preserve">Draft CR to 38.101-3 on DC_n41-41 – B40 coexistence, </w:t>
            </w:r>
            <w:r>
              <w:rPr>
                <w:noProof/>
              </w:rPr>
              <w:tab/>
              <w:t>Qualcomm Incorporated</w:t>
            </w:r>
          </w:p>
          <w:p w14:paraId="54098775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R4-1904934</w:t>
            </w:r>
            <w:r>
              <w:rPr>
                <w:noProof/>
              </w:rPr>
              <w:tab/>
              <w:t>Harmonization of reference sensitivity level for DC clause</w:t>
            </w:r>
            <w:r>
              <w:rPr>
                <w:noProof/>
              </w:rPr>
              <w:tab/>
              <w:t>Nokia</w:t>
            </w:r>
          </w:p>
          <w:p w14:paraId="0C9E7956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R4-1904935</w:t>
            </w:r>
            <w:r>
              <w:rPr>
                <w:noProof/>
              </w:rPr>
              <w:tab/>
              <w:t>Change description 4.2(e) in Applicability of minimum requirements for TS 38.101-3</w:t>
            </w:r>
            <w:r>
              <w:rPr>
                <w:noProof/>
              </w:rPr>
              <w:tab/>
              <w:t>vivo</w:t>
            </w:r>
          </w:p>
          <w:p w14:paraId="36A185F3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R4-1904945</w:t>
            </w:r>
            <w:r>
              <w:rPr>
                <w:noProof/>
              </w:rPr>
              <w:tab/>
              <w:t>Draft CR to TS38.101-3_adding some exclusion frequencies for SEM and spurious emission for EN-DC</w:t>
            </w:r>
            <w:r>
              <w:rPr>
                <w:noProof/>
              </w:rPr>
              <w:tab/>
              <w:t>ZTE Corporation</w:t>
            </w:r>
          </w:p>
          <w:p w14:paraId="6D9C8D79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R4-1904946</w:t>
            </w:r>
            <w:r>
              <w:rPr>
                <w:noProof/>
              </w:rPr>
              <w:tab/>
              <w:t>Draft CR to TS 38.101-3 on some minor corrections</w:t>
            </w:r>
            <w:r>
              <w:rPr>
                <w:noProof/>
              </w:rPr>
              <w:tab/>
              <w:t>ZTE Corporation</w:t>
            </w:r>
          </w:p>
          <w:p w14:paraId="29EC3EC3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R4-1904951</w:t>
            </w:r>
            <w:r>
              <w:rPr>
                <w:noProof/>
              </w:rPr>
              <w:tab/>
              <w:t>Draft CR for 38.101-3 intra-band EN-DC AMPR</w:t>
            </w:r>
            <w:r>
              <w:rPr>
                <w:noProof/>
              </w:rPr>
              <w:tab/>
              <w:t>Huawei</w:t>
            </w:r>
          </w:p>
          <w:p w14:paraId="67309694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R4-1904953</w:t>
            </w:r>
            <w:r>
              <w:rPr>
                <w:noProof/>
              </w:rPr>
              <w:tab/>
              <w:t>Draft CR for 38.101-3: NS_04 A-MPR power class relationship clarification</w:t>
            </w:r>
            <w:r>
              <w:rPr>
                <w:noProof/>
              </w:rPr>
              <w:tab/>
              <w:t>Sprint Corporation</w:t>
            </w:r>
          </w:p>
          <w:p w14:paraId="4E0DA081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R4-1904959</w:t>
            </w:r>
            <w:r>
              <w:rPr>
                <w:noProof/>
              </w:rPr>
              <w:tab/>
              <w:t>Draft CR on UE to UE coexistence for TS 38.101-3</w:t>
            </w:r>
            <w:r>
              <w:rPr>
                <w:noProof/>
              </w:rPr>
              <w:tab/>
              <w:t>Huawei</w:t>
            </w:r>
          </w:p>
          <w:p w14:paraId="7BD34E8D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R4-1904988</w:t>
            </w:r>
            <w:r>
              <w:rPr>
                <w:noProof/>
              </w:rPr>
              <w:tab/>
              <w:t>Draft CR to 38.101-1. Clarify EN-DC category for requirements of carrier imbalance</w:t>
            </w:r>
            <w:r>
              <w:rPr>
                <w:noProof/>
              </w:rPr>
              <w:tab/>
              <w:t>Qualcomm Incorporated</w:t>
            </w:r>
          </w:p>
          <w:p w14:paraId="74796151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R4-1904995</w:t>
            </w:r>
            <w:r>
              <w:rPr>
                <w:noProof/>
              </w:rPr>
              <w:tab/>
              <w:t>draft CR to 38.101-3 Configured output power for inter-band EN-DC including both FR1 and FR2</w:t>
            </w:r>
            <w:r>
              <w:rPr>
                <w:noProof/>
              </w:rPr>
              <w:tab/>
              <w:t>Intel Corporation</w:t>
            </w:r>
          </w:p>
          <w:p w14:paraId="6F97686B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R4-1905085</w:t>
            </w:r>
            <w:r>
              <w:rPr>
                <w:noProof/>
              </w:rPr>
              <w:tab/>
              <w:t>Draft CR for TR 38.101-3 NE-DC RF requirement</w:t>
            </w:r>
            <w:r>
              <w:rPr>
                <w:noProof/>
              </w:rPr>
              <w:tab/>
              <w:t>Huawei</w:t>
            </w:r>
          </w:p>
          <w:p w14:paraId="1E8DC4CA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R4-1904925</w:t>
            </w:r>
            <w:r>
              <w:rPr>
                <w:noProof/>
              </w:rPr>
              <w:tab/>
              <w:t>Draft CR for improving EN-DC configuration tables in TS38.101-3</w:t>
            </w:r>
            <w:r>
              <w:rPr>
                <w:noProof/>
              </w:rPr>
              <w:tab/>
              <w:t>CATT</w:t>
            </w:r>
          </w:p>
          <w:p w14:paraId="3FC32CDC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</w:p>
          <w:p w14:paraId="3D9CC598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Endorced draft CRs from RAN4#91</w:t>
            </w:r>
          </w:p>
          <w:p w14:paraId="4255319C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R4-1905628</w:t>
            </w:r>
            <w:r>
              <w:rPr>
                <w:noProof/>
              </w:rPr>
              <w:tab/>
              <w:t>Draft CR to TS38.101-3_Frequency error for intra-band for EN-DC</w:t>
            </w:r>
            <w:r>
              <w:rPr>
                <w:noProof/>
              </w:rPr>
              <w:tab/>
              <w:t>ZTE Corporation</w:t>
            </w:r>
          </w:p>
          <w:p w14:paraId="595CFBE5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R4-1905629</w:t>
            </w:r>
            <w:r>
              <w:rPr>
                <w:noProof/>
              </w:rPr>
              <w:tab/>
              <w:t>Draft CR to TS 38.101-3_removal of the reference sensitivity exception for NR CA between FR1 and FR2</w:t>
            </w:r>
            <w:r>
              <w:rPr>
                <w:noProof/>
              </w:rPr>
              <w:tab/>
              <w:t>ZTE Corporation</w:t>
            </w:r>
          </w:p>
          <w:p w14:paraId="5F38724E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R4-1905767</w:t>
            </w:r>
            <w:r>
              <w:rPr>
                <w:noProof/>
              </w:rPr>
              <w:tab/>
              <w:t>draft CR to 38.101-3 Correction ot DeltaTIB,c in configured output power for EN-DC</w:t>
            </w:r>
            <w:r>
              <w:rPr>
                <w:noProof/>
              </w:rPr>
              <w:tab/>
              <w:t>Intel Corporation</w:t>
            </w:r>
          </w:p>
          <w:p w14:paraId="13860CAE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R4-1905774</w:t>
            </w:r>
            <w:r>
              <w:rPr>
                <w:noProof/>
              </w:rPr>
              <w:tab/>
              <w:t>Draft CR to TS38.101-3 Correction to intra-band and inter-band EN-DC Pcmax</w:t>
            </w:r>
            <w:r>
              <w:rPr>
                <w:noProof/>
              </w:rPr>
              <w:tab/>
              <w:t>Intel Corporation</w:t>
            </w:r>
          </w:p>
          <w:p w14:paraId="18A129BC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R4-1905793</w:t>
            </w:r>
            <w:r>
              <w:rPr>
                <w:noProof/>
              </w:rPr>
              <w:tab/>
              <w:t>CR for TS 38.101-3 (Rel-15): Support of n257D-F for DC_1-42_n257 and DC_3-42_n257</w:t>
            </w:r>
            <w:r>
              <w:rPr>
                <w:noProof/>
              </w:rPr>
              <w:tab/>
              <w:t>SoftBank Corp.</w:t>
            </w:r>
          </w:p>
          <w:p w14:paraId="79CABF73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R4-1905799</w:t>
            </w:r>
            <w:r>
              <w:rPr>
                <w:noProof/>
              </w:rPr>
              <w:tab/>
              <w:t>Correction of LTE anchor condition to Spurious response for EN-DC</w:t>
            </w:r>
            <w:r>
              <w:rPr>
                <w:noProof/>
              </w:rPr>
              <w:tab/>
              <w:t>Anritsu Corporation</w:t>
            </w:r>
          </w:p>
          <w:p w14:paraId="721F9AC8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R4-1907057</w:t>
            </w:r>
            <w:r>
              <w:rPr>
                <w:noProof/>
              </w:rPr>
              <w:tab/>
              <w:t>Draft CR for 38.101-3: Further UE coexistence table clean-up</w:t>
            </w:r>
            <w:r>
              <w:rPr>
                <w:noProof/>
              </w:rPr>
              <w:tab/>
              <w:t>Sprint Corporation</w:t>
            </w:r>
          </w:p>
          <w:p w14:paraId="4181DC2C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R4-1907063</w:t>
            </w:r>
            <w:r>
              <w:rPr>
                <w:noProof/>
              </w:rPr>
              <w:tab/>
              <w:t>Draft CR for 38.101-3: Global replacement of LTE with E-UTRA</w:t>
            </w:r>
            <w:r>
              <w:rPr>
                <w:noProof/>
              </w:rPr>
              <w:tab/>
              <w:t>Sprint Corporation</w:t>
            </w:r>
          </w:p>
          <w:p w14:paraId="2DE86505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R4-1907136</w:t>
            </w:r>
            <w:r>
              <w:rPr>
                <w:noProof/>
              </w:rPr>
              <w:tab/>
              <w:t>Draft CR to 38.101-3 rel. 15 to fix missing Exceptions for Out-of-band Blocking</w:t>
            </w:r>
            <w:r>
              <w:rPr>
                <w:noProof/>
              </w:rPr>
              <w:tab/>
              <w:t>Apple</w:t>
            </w:r>
          </w:p>
          <w:p w14:paraId="47782CE9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R4-1907137</w:t>
            </w:r>
            <w:r>
              <w:rPr>
                <w:noProof/>
              </w:rPr>
              <w:tab/>
              <w:t>Draft CR to 38.101-3 rel. 15 to fix missing SUO note</w:t>
            </w:r>
            <w:r>
              <w:rPr>
                <w:noProof/>
              </w:rPr>
              <w:tab/>
              <w:t>Apple</w:t>
            </w:r>
          </w:p>
          <w:p w14:paraId="685FB40B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R4-1907181</w:t>
            </w:r>
            <w:r>
              <w:rPr>
                <w:noProof/>
              </w:rPr>
              <w:tab/>
              <w:t>Draft CR for 38.101-3: Removal of unnecessary ACLR notes</w:t>
            </w:r>
            <w:r>
              <w:rPr>
                <w:noProof/>
              </w:rPr>
              <w:tab/>
              <w:t>Sprint Corporation</w:t>
            </w:r>
          </w:p>
          <w:p w14:paraId="3A8AFC30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R4-1907422</w:t>
            </w:r>
            <w:r>
              <w:rPr>
                <w:noProof/>
              </w:rPr>
              <w:tab/>
              <w:t>Draft CR for TS 38.101-1 Correction of channel bandwidth set for NR CA</w:t>
            </w:r>
            <w:r>
              <w:rPr>
                <w:noProof/>
              </w:rPr>
              <w:tab/>
              <w:t>Huawei</w:t>
            </w:r>
          </w:p>
          <w:p w14:paraId="00F99063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R4-1907424</w:t>
            </w:r>
            <w:r>
              <w:rPr>
                <w:noProof/>
              </w:rPr>
              <w:tab/>
              <w:t>Draft CR for clarification of note for B42_n77 and B42_n78</w:t>
            </w:r>
            <w:r>
              <w:rPr>
                <w:noProof/>
              </w:rPr>
              <w:tab/>
              <w:t>NTT DOCOMO, INC.</w:t>
            </w:r>
          </w:p>
          <w:p w14:paraId="0124DC5E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R4-1907425</w:t>
            </w:r>
            <w:r>
              <w:rPr>
                <w:noProof/>
              </w:rPr>
              <w:tab/>
              <w:t>DraftCR TS 38.101-3 Corrections to Intra-band ENDC MPR text</w:t>
            </w:r>
            <w:r>
              <w:rPr>
                <w:noProof/>
              </w:rPr>
              <w:tab/>
              <w:t>Skyworks Solutions Inc.</w:t>
            </w:r>
          </w:p>
          <w:p w14:paraId="7E26B0AD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R4-1907426</w:t>
            </w:r>
            <w:r>
              <w:rPr>
                <w:noProof/>
              </w:rPr>
              <w:tab/>
              <w:t>Definition of BCS support in inter-band EN-DC mode</w:t>
            </w:r>
            <w:r>
              <w:rPr>
                <w:noProof/>
              </w:rPr>
              <w:tab/>
              <w:t>Qualcomm Incorporated</w:t>
            </w:r>
          </w:p>
          <w:p w14:paraId="2D54E0D5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R4-1907448</w:t>
            </w:r>
            <w:r>
              <w:rPr>
                <w:noProof/>
              </w:rPr>
              <w:tab/>
              <w:t>Correction to EN-DC spurious emissions</w:t>
            </w:r>
            <w:r>
              <w:rPr>
                <w:noProof/>
              </w:rPr>
              <w:tab/>
              <w:t>ROHDE &amp; SCHWARZ</w:t>
            </w:r>
          </w:p>
          <w:p w14:paraId="2C421FF9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R4-1907476</w:t>
            </w:r>
            <w:r>
              <w:rPr>
                <w:noProof/>
              </w:rPr>
              <w:tab/>
              <w:t>draft CR for TS 38.101-3 intra-band EN-DC Pcmax</w:t>
            </w:r>
            <w:r>
              <w:rPr>
                <w:noProof/>
              </w:rPr>
              <w:tab/>
              <w:t>Huawei</w:t>
            </w:r>
          </w:p>
          <w:p w14:paraId="7FD17011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R4-1907482</w:t>
            </w:r>
            <w:r>
              <w:rPr>
                <w:noProof/>
              </w:rPr>
              <w:tab/>
              <w:t>Correction of RefSens exceptions due to UL harmonic interference for EN-DC in 38.101-3</w:t>
            </w:r>
            <w:r>
              <w:rPr>
                <w:noProof/>
              </w:rPr>
              <w:tab/>
              <w:t>vivo</w:t>
            </w:r>
          </w:p>
          <w:p w14:paraId="20C52980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R4-1907483</w:t>
            </w:r>
            <w:r>
              <w:rPr>
                <w:noProof/>
              </w:rPr>
              <w:tab/>
              <w:t xml:space="preserve">[Rx]Draft CR for 38.101-3 defining Reference sensitivity for intra-band non-contiguous, </w:t>
            </w:r>
            <w:r>
              <w:rPr>
                <w:noProof/>
              </w:rPr>
              <w:tab/>
              <w:t>Huawei</w:t>
            </w:r>
          </w:p>
          <w:p w14:paraId="46D5C793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R4-1907485</w:t>
            </w:r>
            <w:r>
              <w:rPr>
                <w:noProof/>
              </w:rPr>
              <w:tab/>
              <w:t>Corrections to MPR/A-MPR and additional requirements for intra-band EN-DC</w:t>
            </w:r>
            <w:r>
              <w:rPr>
                <w:noProof/>
              </w:rPr>
              <w:tab/>
              <w:t>Ericsson</w:t>
            </w:r>
          </w:p>
          <w:p w14:paraId="12563576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R4-1907489</w:t>
            </w:r>
            <w:r>
              <w:rPr>
                <w:noProof/>
              </w:rPr>
              <w:tab/>
              <w:t>Draft CR to 38.101-3. Revise MSD for DC_20A-n8A</w:t>
            </w:r>
            <w:r>
              <w:rPr>
                <w:noProof/>
              </w:rPr>
              <w:tab/>
              <w:t>Qualcomm Incorporated</w:t>
            </w:r>
          </w:p>
          <w:p w14:paraId="104DA84B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R4-1907492</w:t>
            </w:r>
            <w:r>
              <w:rPr>
                <w:noProof/>
              </w:rPr>
              <w:tab/>
              <w:t>Modification of reference sensitivity and general spurious emissions in 38.101-3</w:t>
            </w:r>
            <w:r>
              <w:rPr>
                <w:noProof/>
              </w:rPr>
              <w:tab/>
              <w:t>Qualcomm Incorporated</w:t>
            </w:r>
          </w:p>
          <w:p w14:paraId="0E3DF01C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R4-1907594</w:t>
            </w:r>
            <w:r>
              <w:rPr>
                <w:noProof/>
              </w:rPr>
              <w:tab/>
              <w:t>draft CR of modification on reference for inter-band EN-DC including FR2 for TS 38.101-3</w:t>
            </w:r>
            <w:r>
              <w:rPr>
                <w:noProof/>
              </w:rPr>
              <w:tab/>
              <w:t>NTT DOCOMO INC.</w:t>
            </w:r>
          </w:p>
          <w:p w14:paraId="38E6980C" w14:textId="77777777" w:rsidR="00167905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R4-1907808</w:t>
            </w:r>
            <w:r>
              <w:rPr>
                <w:noProof/>
              </w:rPr>
              <w:tab/>
              <w:t>Draft CR to 38.101-3 NE-DC introducation</w:t>
            </w:r>
            <w:r>
              <w:rPr>
                <w:noProof/>
              </w:rPr>
              <w:tab/>
              <w:t>InterDigital Communications</w:t>
            </w:r>
          </w:p>
          <w:p w14:paraId="6CBDD9D0" w14:textId="77777777" w:rsidR="00F35BD8" w:rsidRDefault="00F35BD8" w:rsidP="00F35BD8">
            <w:pPr>
              <w:pStyle w:val="CRCoverPage"/>
              <w:spacing w:after="0"/>
              <w:rPr>
                <w:noProof/>
              </w:rPr>
            </w:pPr>
          </w:p>
          <w:p w14:paraId="054ABEE9" w14:textId="22CC2C14" w:rsidR="00F35BD8" w:rsidRDefault="00F35BD8" w:rsidP="00F35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+ multiple editorial corrections such as style changes</w:t>
            </w:r>
          </w:p>
        </w:tc>
      </w:tr>
      <w:tr w:rsidR="001E41F3" w14:paraId="35B8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E8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A854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201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B1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1B1E" w14:textId="74AC53D2" w:rsidR="001E41F3" w:rsidRDefault="006B6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not updated according to WG agreements</w:t>
            </w:r>
          </w:p>
        </w:tc>
      </w:tr>
      <w:tr w:rsidR="001E41F3" w14:paraId="537073E5" w14:textId="77777777" w:rsidTr="00547111">
        <w:tc>
          <w:tcPr>
            <w:tcW w:w="2694" w:type="dxa"/>
            <w:gridSpan w:val="2"/>
          </w:tcPr>
          <w:p w14:paraId="3B7F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866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446B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AF1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8F39" w14:textId="54F35954" w:rsidR="001E41F3" w:rsidRDefault="00BD4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</w:t>
            </w:r>
          </w:p>
        </w:tc>
      </w:tr>
      <w:tr w:rsidR="001E41F3" w14:paraId="4B7C9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4A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EA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4EF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6A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81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2B3E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844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2D6B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E39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00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21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F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EB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328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418E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7E6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E5482" w14:textId="02E52008" w:rsidR="001E41F3" w:rsidRDefault="008B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D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7D7E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A4E11" w14:textId="27867B86" w:rsidR="001E41F3" w:rsidRDefault="008B36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F35BD8">
              <w:rPr>
                <w:noProof/>
              </w:rPr>
              <w:t>3</w:t>
            </w:r>
          </w:p>
        </w:tc>
      </w:tr>
      <w:tr w:rsidR="001E41F3" w14:paraId="2751F1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BA5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3E0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B7D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76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8B6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F989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A7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F26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A7F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C9C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C0B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DCE7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E64A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87F4F8" w14:textId="059E257F" w:rsidR="001E41F3" w:rsidRDefault="00F831D7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6CD45" w14:textId="77777777" w:rsidR="00652D4A" w:rsidRDefault="00652D4A">
      <w:r>
        <w:separator/>
      </w:r>
    </w:p>
  </w:endnote>
  <w:endnote w:type="continuationSeparator" w:id="0">
    <w:p w14:paraId="4BB22CAC" w14:textId="77777777" w:rsidR="00652D4A" w:rsidRDefault="0065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54BB8F" w14:textId="77777777" w:rsidR="00652D4A" w:rsidRDefault="00652D4A">
      <w:r>
        <w:separator/>
      </w:r>
    </w:p>
  </w:footnote>
  <w:footnote w:type="continuationSeparator" w:id="0">
    <w:p w14:paraId="7C2F7E0C" w14:textId="77777777" w:rsidR="00652D4A" w:rsidRDefault="00652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DD5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A93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86B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633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2A5DCA"/>
    <w:multiLevelType w:val="hybridMultilevel"/>
    <w:tmpl w:val="91C85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0BE"/>
    <w:rsid w:val="00065857"/>
    <w:rsid w:val="00087260"/>
    <w:rsid w:val="000872B0"/>
    <w:rsid w:val="000A6394"/>
    <w:rsid w:val="000B7FED"/>
    <w:rsid w:val="000C038A"/>
    <w:rsid w:val="000C6598"/>
    <w:rsid w:val="000E3835"/>
    <w:rsid w:val="00130CE6"/>
    <w:rsid w:val="001348D8"/>
    <w:rsid w:val="00145D43"/>
    <w:rsid w:val="00167905"/>
    <w:rsid w:val="00172314"/>
    <w:rsid w:val="00192C46"/>
    <w:rsid w:val="001A08B3"/>
    <w:rsid w:val="001A7B60"/>
    <w:rsid w:val="001B0866"/>
    <w:rsid w:val="001B1966"/>
    <w:rsid w:val="001B52F0"/>
    <w:rsid w:val="001B7A65"/>
    <w:rsid w:val="001C59A4"/>
    <w:rsid w:val="001D7077"/>
    <w:rsid w:val="001E41F3"/>
    <w:rsid w:val="00211B57"/>
    <w:rsid w:val="00213534"/>
    <w:rsid w:val="0026004D"/>
    <w:rsid w:val="00262CEE"/>
    <w:rsid w:val="002640DD"/>
    <w:rsid w:val="00275D12"/>
    <w:rsid w:val="00284FEB"/>
    <w:rsid w:val="002860C4"/>
    <w:rsid w:val="002936C0"/>
    <w:rsid w:val="00294349"/>
    <w:rsid w:val="002B2C7E"/>
    <w:rsid w:val="002B5741"/>
    <w:rsid w:val="002C2106"/>
    <w:rsid w:val="002D05F4"/>
    <w:rsid w:val="00300A9E"/>
    <w:rsid w:val="00305409"/>
    <w:rsid w:val="00306B5A"/>
    <w:rsid w:val="00335CF9"/>
    <w:rsid w:val="00345D7B"/>
    <w:rsid w:val="00356994"/>
    <w:rsid w:val="003609EF"/>
    <w:rsid w:val="0036231A"/>
    <w:rsid w:val="00374DD4"/>
    <w:rsid w:val="00381A1C"/>
    <w:rsid w:val="00390177"/>
    <w:rsid w:val="003A0346"/>
    <w:rsid w:val="003A64AF"/>
    <w:rsid w:val="003D5CA7"/>
    <w:rsid w:val="003E0EE1"/>
    <w:rsid w:val="003E1A36"/>
    <w:rsid w:val="003F41F7"/>
    <w:rsid w:val="00400338"/>
    <w:rsid w:val="0040442A"/>
    <w:rsid w:val="00410371"/>
    <w:rsid w:val="004242F1"/>
    <w:rsid w:val="00444676"/>
    <w:rsid w:val="00497708"/>
    <w:rsid w:val="004B2125"/>
    <w:rsid w:val="004B75B7"/>
    <w:rsid w:val="004C0030"/>
    <w:rsid w:val="004D26B9"/>
    <w:rsid w:val="004F0824"/>
    <w:rsid w:val="004F78BB"/>
    <w:rsid w:val="0051580D"/>
    <w:rsid w:val="00532497"/>
    <w:rsid w:val="00534E67"/>
    <w:rsid w:val="005457AA"/>
    <w:rsid w:val="00547111"/>
    <w:rsid w:val="00551250"/>
    <w:rsid w:val="0055631B"/>
    <w:rsid w:val="00592D74"/>
    <w:rsid w:val="005A4ECC"/>
    <w:rsid w:val="005D13E0"/>
    <w:rsid w:val="005D28E4"/>
    <w:rsid w:val="005E2C44"/>
    <w:rsid w:val="00610134"/>
    <w:rsid w:val="00612FD2"/>
    <w:rsid w:val="00613CD3"/>
    <w:rsid w:val="00621188"/>
    <w:rsid w:val="006257ED"/>
    <w:rsid w:val="00652D4A"/>
    <w:rsid w:val="00665BE4"/>
    <w:rsid w:val="00695808"/>
    <w:rsid w:val="00697EC5"/>
    <w:rsid w:val="006A2C74"/>
    <w:rsid w:val="006B46FB"/>
    <w:rsid w:val="006B6D3E"/>
    <w:rsid w:val="006C04AD"/>
    <w:rsid w:val="006E21FB"/>
    <w:rsid w:val="006E35B1"/>
    <w:rsid w:val="006E73F3"/>
    <w:rsid w:val="00733183"/>
    <w:rsid w:val="00735481"/>
    <w:rsid w:val="00736A9B"/>
    <w:rsid w:val="00737DAB"/>
    <w:rsid w:val="00750B1A"/>
    <w:rsid w:val="0077496A"/>
    <w:rsid w:val="00792007"/>
    <w:rsid w:val="00792342"/>
    <w:rsid w:val="0079258E"/>
    <w:rsid w:val="0079497F"/>
    <w:rsid w:val="007977A8"/>
    <w:rsid w:val="007A2E96"/>
    <w:rsid w:val="007B512A"/>
    <w:rsid w:val="007B6BF5"/>
    <w:rsid w:val="007C2097"/>
    <w:rsid w:val="007C258D"/>
    <w:rsid w:val="007D6A07"/>
    <w:rsid w:val="007F7259"/>
    <w:rsid w:val="008040A8"/>
    <w:rsid w:val="008279FA"/>
    <w:rsid w:val="008626E7"/>
    <w:rsid w:val="00870EE7"/>
    <w:rsid w:val="00891433"/>
    <w:rsid w:val="008A45A6"/>
    <w:rsid w:val="008B0951"/>
    <w:rsid w:val="008B3645"/>
    <w:rsid w:val="008F686C"/>
    <w:rsid w:val="009024ED"/>
    <w:rsid w:val="009148DE"/>
    <w:rsid w:val="009777D9"/>
    <w:rsid w:val="00991B88"/>
    <w:rsid w:val="009A5753"/>
    <w:rsid w:val="009A579D"/>
    <w:rsid w:val="009B2AC5"/>
    <w:rsid w:val="009B3E56"/>
    <w:rsid w:val="009B722E"/>
    <w:rsid w:val="009C54D3"/>
    <w:rsid w:val="009E3297"/>
    <w:rsid w:val="009E523A"/>
    <w:rsid w:val="009F2BEE"/>
    <w:rsid w:val="009F6B60"/>
    <w:rsid w:val="009F734F"/>
    <w:rsid w:val="00A13DA0"/>
    <w:rsid w:val="00A2196B"/>
    <w:rsid w:val="00A246B6"/>
    <w:rsid w:val="00A44C5F"/>
    <w:rsid w:val="00A47E70"/>
    <w:rsid w:val="00A50CF0"/>
    <w:rsid w:val="00A66DE1"/>
    <w:rsid w:val="00A7671C"/>
    <w:rsid w:val="00A85239"/>
    <w:rsid w:val="00AA2CBC"/>
    <w:rsid w:val="00AC36CA"/>
    <w:rsid w:val="00AC5820"/>
    <w:rsid w:val="00AD1CD8"/>
    <w:rsid w:val="00AD681A"/>
    <w:rsid w:val="00AF6142"/>
    <w:rsid w:val="00B11D4B"/>
    <w:rsid w:val="00B258BB"/>
    <w:rsid w:val="00B4746B"/>
    <w:rsid w:val="00B61AA7"/>
    <w:rsid w:val="00B67B97"/>
    <w:rsid w:val="00B71DC9"/>
    <w:rsid w:val="00B7648F"/>
    <w:rsid w:val="00B8420D"/>
    <w:rsid w:val="00B90529"/>
    <w:rsid w:val="00B9452F"/>
    <w:rsid w:val="00B968C8"/>
    <w:rsid w:val="00BA3EC5"/>
    <w:rsid w:val="00BA51D9"/>
    <w:rsid w:val="00BB5DFC"/>
    <w:rsid w:val="00BB6091"/>
    <w:rsid w:val="00BD279D"/>
    <w:rsid w:val="00BD435C"/>
    <w:rsid w:val="00BD6BB8"/>
    <w:rsid w:val="00C25CF5"/>
    <w:rsid w:val="00C42E78"/>
    <w:rsid w:val="00C463C0"/>
    <w:rsid w:val="00C6389E"/>
    <w:rsid w:val="00C66BA2"/>
    <w:rsid w:val="00C919EB"/>
    <w:rsid w:val="00C95985"/>
    <w:rsid w:val="00CC5026"/>
    <w:rsid w:val="00CC68D0"/>
    <w:rsid w:val="00D03F9A"/>
    <w:rsid w:val="00D06D51"/>
    <w:rsid w:val="00D24991"/>
    <w:rsid w:val="00D35919"/>
    <w:rsid w:val="00D50255"/>
    <w:rsid w:val="00D93FE0"/>
    <w:rsid w:val="00DB743C"/>
    <w:rsid w:val="00DE34CF"/>
    <w:rsid w:val="00E046A8"/>
    <w:rsid w:val="00E13F3D"/>
    <w:rsid w:val="00E210A6"/>
    <w:rsid w:val="00E25BDC"/>
    <w:rsid w:val="00E34898"/>
    <w:rsid w:val="00E7668F"/>
    <w:rsid w:val="00EB09B7"/>
    <w:rsid w:val="00EC25E7"/>
    <w:rsid w:val="00EC7451"/>
    <w:rsid w:val="00EE7D7C"/>
    <w:rsid w:val="00F15875"/>
    <w:rsid w:val="00F25D98"/>
    <w:rsid w:val="00F26CB4"/>
    <w:rsid w:val="00F300FB"/>
    <w:rsid w:val="00F35BD8"/>
    <w:rsid w:val="00F831D7"/>
    <w:rsid w:val="00FA0555"/>
    <w:rsid w:val="00FB61D4"/>
    <w:rsid w:val="00FB6386"/>
    <w:rsid w:val="00FD628A"/>
    <w:rsid w:val="00FF2234"/>
    <w:rsid w:val="00FF3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5B9AE9"/>
  <w15:docId w15:val="{6BFD89B2-8DC6-4C6E-A13A-BEC1593B6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A0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C3221-EC77-45B6-A287-26FAE771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16</cp:revision>
  <cp:lastPrinted>1900-01-01T08:00:00Z</cp:lastPrinted>
  <dcterms:created xsi:type="dcterms:W3CDTF">2019-05-28T22:58:00Z</dcterms:created>
  <dcterms:modified xsi:type="dcterms:W3CDTF">2019-05-28T23:18:00Z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